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5C" w:rsidRPr="00D531EE" w:rsidRDefault="00850D5C" w:rsidP="00B231D2">
      <w:pPr>
        <w:ind w:firstLine="5940"/>
        <w:rPr>
          <w:b/>
        </w:rPr>
      </w:pPr>
      <w:r w:rsidRPr="00D531EE">
        <w:rPr>
          <w:b/>
        </w:rPr>
        <w:t>УТВЕРЖДАЮ</w:t>
      </w:r>
    </w:p>
    <w:p w:rsidR="00850D5C" w:rsidRPr="00D531EE" w:rsidRDefault="00850D5C" w:rsidP="00B231D2">
      <w:pPr>
        <w:ind w:left="5940"/>
      </w:pPr>
      <w:r w:rsidRPr="00D531EE">
        <w:t xml:space="preserve">Зам. зав. кафедрой             педагогики и психологии </w:t>
      </w:r>
    </w:p>
    <w:p w:rsidR="00850D5C" w:rsidRPr="00D531EE" w:rsidRDefault="00850D5C" w:rsidP="00B231D2">
      <w:pPr>
        <w:ind w:firstLine="5940"/>
      </w:pPr>
      <w:r w:rsidRPr="00D531EE">
        <w:t>___________________</w:t>
      </w:r>
    </w:p>
    <w:p w:rsidR="00850D5C" w:rsidRPr="00D531EE" w:rsidRDefault="00850D5C" w:rsidP="00B231D2">
      <w:pPr>
        <w:ind w:firstLine="5940"/>
      </w:pPr>
      <w:r w:rsidRPr="00D531EE">
        <w:t>Сытина Н.С.</w:t>
      </w:r>
    </w:p>
    <w:p w:rsidR="00850D5C" w:rsidRPr="00D531EE" w:rsidRDefault="00850D5C" w:rsidP="00B231D2">
      <w:pPr>
        <w:ind w:firstLine="5940"/>
      </w:pPr>
      <w:r w:rsidRPr="00D531EE">
        <w:t>«___» _________ 20_ г.</w:t>
      </w:r>
    </w:p>
    <w:p w:rsidR="00850D5C" w:rsidRPr="00D531EE" w:rsidRDefault="00850D5C" w:rsidP="00B231D2">
      <w:pPr>
        <w:ind w:firstLine="720"/>
        <w:jc w:val="both"/>
      </w:pPr>
    </w:p>
    <w:p w:rsidR="00850D5C" w:rsidRPr="00D531EE" w:rsidRDefault="00850D5C" w:rsidP="00B231D2">
      <w:pPr>
        <w:jc w:val="center"/>
        <w:rPr>
          <w:b/>
        </w:rPr>
      </w:pPr>
      <w:r w:rsidRPr="00D531EE">
        <w:rPr>
          <w:b/>
        </w:rPr>
        <w:t>ТЕХНОЛОГИЧЕСКАЯ КАРТА ДИСЦИПЛИНЫ</w:t>
      </w:r>
    </w:p>
    <w:p w:rsidR="00850D5C" w:rsidRPr="00D531EE" w:rsidRDefault="00850D5C" w:rsidP="00B231D2">
      <w:pPr>
        <w:jc w:val="center"/>
        <w:rPr>
          <w:b/>
        </w:rPr>
      </w:pPr>
      <w:r w:rsidRPr="00D531EE">
        <w:rPr>
          <w:b/>
        </w:rPr>
        <w:t>«История педагогики и образования»</w:t>
      </w:r>
    </w:p>
    <w:p w:rsidR="00850D5C" w:rsidRPr="00D531EE" w:rsidRDefault="00850D5C" w:rsidP="00B231D2">
      <w:pPr>
        <w:jc w:val="center"/>
        <w:rPr>
          <w:b/>
        </w:rPr>
      </w:pPr>
      <w:r w:rsidRPr="00D531EE">
        <w:rPr>
          <w:b/>
        </w:rPr>
        <w:t xml:space="preserve">                                  </w:t>
      </w:r>
    </w:p>
    <w:p w:rsidR="00850D5C" w:rsidRPr="00D531EE" w:rsidRDefault="00850D5C" w:rsidP="00B231D2">
      <w:pPr>
        <w:jc w:val="center"/>
      </w:pPr>
      <w:r w:rsidRPr="00D531EE">
        <w:t>Направление 44.03.05 Педагогическое образование</w:t>
      </w:r>
    </w:p>
    <w:p w:rsidR="00850D5C" w:rsidRPr="00D531EE" w:rsidRDefault="00850D5C" w:rsidP="00B231D2">
      <w:pPr>
        <w:jc w:val="center"/>
      </w:pPr>
      <w:r w:rsidRPr="00D531EE">
        <w:t>Направленность (профиль) Изобразительное искусство и технология;</w:t>
      </w:r>
    </w:p>
    <w:p w:rsidR="00850D5C" w:rsidRPr="00D531EE" w:rsidRDefault="00850D5C" w:rsidP="0001152F">
      <w:pPr>
        <w:jc w:val="center"/>
      </w:pPr>
      <w:r w:rsidRPr="00D531EE">
        <w:t xml:space="preserve">Физическая культура профиль по выбору; </w:t>
      </w:r>
    </w:p>
    <w:p w:rsidR="00850D5C" w:rsidRPr="00D531EE" w:rsidRDefault="00850D5C" w:rsidP="0001152F">
      <w:pPr>
        <w:jc w:val="center"/>
      </w:pPr>
      <w:r w:rsidRPr="00D531EE">
        <w:t>Направление 44.03.01 Педагогическое образование</w:t>
      </w:r>
    </w:p>
    <w:p w:rsidR="00850D5C" w:rsidRPr="00D531EE" w:rsidRDefault="00850D5C" w:rsidP="00B231D2">
      <w:pPr>
        <w:jc w:val="center"/>
      </w:pPr>
      <w:r w:rsidRPr="00D531EE">
        <w:t>Направленность (профиль) Физическая культура</w:t>
      </w:r>
    </w:p>
    <w:p w:rsidR="00850D5C" w:rsidRDefault="00850D5C" w:rsidP="0001152F">
      <w:pPr>
        <w:jc w:val="center"/>
      </w:pPr>
      <w:r w:rsidRPr="00D531EE">
        <w:t>2 семестр 2018 - 2019 уч. год</w:t>
      </w:r>
    </w:p>
    <w:p w:rsidR="00850D5C" w:rsidRPr="00D531EE" w:rsidRDefault="00850D5C" w:rsidP="0001152F">
      <w:pPr>
        <w:jc w:val="center"/>
      </w:pPr>
      <w:bookmarkStart w:id="0" w:name="_GoBack"/>
      <w:bookmarkEnd w:id="0"/>
    </w:p>
    <w:p w:rsidR="00850D5C" w:rsidRPr="00D531EE" w:rsidRDefault="00850D5C" w:rsidP="00B231D2">
      <w:pPr>
        <w:jc w:val="both"/>
      </w:pPr>
      <w:r w:rsidRPr="00D531EE">
        <w:t>Целью дисциплины является формирование и развитие следующих компетенций: ОК-1, ОК -2, ПК-11</w:t>
      </w:r>
    </w:p>
    <w:p w:rsidR="00850D5C" w:rsidRPr="00D531EE" w:rsidRDefault="00850D5C" w:rsidP="00B231D2">
      <w:pPr>
        <w:jc w:val="center"/>
        <w:rPr>
          <w:b/>
        </w:rPr>
      </w:pPr>
      <w:r w:rsidRPr="00D531EE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850D5C" w:rsidRPr="00D531EE" w:rsidTr="00EF7AA1">
        <w:tc>
          <w:tcPr>
            <w:tcW w:w="3528" w:type="dxa"/>
            <w:vMerge w:val="restart"/>
          </w:tcPr>
          <w:p w:rsidR="00850D5C" w:rsidRPr="00D531EE" w:rsidRDefault="00850D5C" w:rsidP="00EF7AA1">
            <w:pPr>
              <w:jc w:val="center"/>
            </w:pPr>
          </w:p>
        </w:tc>
        <w:tc>
          <w:tcPr>
            <w:tcW w:w="1080" w:type="dxa"/>
            <w:vMerge w:val="restart"/>
          </w:tcPr>
          <w:p w:rsidR="00850D5C" w:rsidRPr="00D531EE" w:rsidRDefault="00850D5C" w:rsidP="00EF7AA1">
            <w:pPr>
              <w:jc w:val="center"/>
            </w:pPr>
            <w:r w:rsidRPr="00D531EE">
              <w:t>Всего</w:t>
            </w:r>
          </w:p>
        </w:tc>
        <w:tc>
          <w:tcPr>
            <w:tcW w:w="3589" w:type="dxa"/>
            <w:gridSpan w:val="3"/>
          </w:tcPr>
          <w:p w:rsidR="00850D5C" w:rsidRPr="00D531EE" w:rsidRDefault="00850D5C" w:rsidP="00EF7AA1">
            <w:pPr>
              <w:jc w:val="center"/>
            </w:pPr>
            <w:r w:rsidRPr="00D531EE">
              <w:t>Аудиторная</w:t>
            </w:r>
          </w:p>
        </w:tc>
        <w:tc>
          <w:tcPr>
            <w:tcW w:w="1197" w:type="dxa"/>
            <w:vMerge w:val="restart"/>
          </w:tcPr>
          <w:p w:rsidR="00850D5C" w:rsidRPr="00D531EE" w:rsidRDefault="00850D5C" w:rsidP="00EF7AA1">
            <w:pPr>
              <w:jc w:val="center"/>
            </w:pPr>
            <w:r w:rsidRPr="00D531EE">
              <w:t>СРС</w:t>
            </w:r>
          </w:p>
        </w:tc>
      </w:tr>
      <w:tr w:rsidR="00850D5C" w:rsidRPr="00D531EE" w:rsidTr="00EF7AA1">
        <w:tc>
          <w:tcPr>
            <w:tcW w:w="0" w:type="auto"/>
            <w:vMerge/>
            <w:vAlign w:val="center"/>
          </w:tcPr>
          <w:p w:rsidR="00850D5C" w:rsidRPr="00D531EE" w:rsidRDefault="00850D5C" w:rsidP="00EF7AA1"/>
        </w:tc>
        <w:tc>
          <w:tcPr>
            <w:tcW w:w="0" w:type="auto"/>
            <w:vMerge/>
            <w:vAlign w:val="center"/>
          </w:tcPr>
          <w:p w:rsidR="00850D5C" w:rsidRPr="00D531EE" w:rsidRDefault="00850D5C" w:rsidP="00EF7AA1"/>
        </w:tc>
        <w:tc>
          <w:tcPr>
            <w:tcW w:w="1196" w:type="dxa"/>
          </w:tcPr>
          <w:p w:rsidR="00850D5C" w:rsidRPr="00D531EE" w:rsidRDefault="00850D5C" w:rsidP="00EF7AA1">
            <w:pPr>
              <w:jc w:val="center"/>
            </w:pPr>
            <w:r w:rsidRPr="00D531EE">
              <w:t>ЛК</w:t>
            </w:r>
          </w:p>
        </w:tc>
        <w:tc>
          <w:tcPr>
            <w:tcW w:w="1197" w:type="dxa"/>
          </w:tcPr>
          <w:p w:rsidR="00850D5C" w:rsidRPr="00D531EE" w:rsidRDefault="00850D5C" w:rsidP="00EF7AA1">
            <w:pPr>
              <w:jc w:val="center"/>
            </w:pPr>
            <w:r w:rsidRPr="00D531EE">
              <w:t>ПЗ</w:t>
            </w:r>
          </w:p>
        </w:tc>
        <w:tc>
          <w:tcPr>
            <w:tcW w:w="1196" w:type="dxa"/>
          </w:tcPr>
          <w:p w:rsidR="00850D5C" w:rsidRPr="00D531EE" w:rsidRDefault="00850D5C" w:rsidP="00EF7AA1">
            <w:pPr>
              <w:jc w:val="center"/>
            </w:pPr>
            <w:r w:rsidRPr="00D531EE">
              <w:t>ЛБ</w:t>
            </w:r>
          </w:p>
        </w:tc>
        <w:tc>
          <w:tcPr>
            <w:tcW w:w="0" w:type="auto"/>
            <w:vMerge/>
            <w:vAlign w:val="center"/>
          </w:tcPr>
          <w:p w:rsidR="00850D5C" w:rsidRPr="00D531EE" w:rsidRDefault="00850D5C" w:rsidP="00EF7AA1"/>
        </w:tc>
      </w:tr>
      <w:tr w:rsidR="00850D5C" w:rsidRPr="00D531EE" w:rsidTr="00EF7AA1">
        <w:tc>
          <w:tcPr>
            <w:tcW w:w="3528" w:type="dxa"/>
          </w:tcPr>
          <w:p w:rsidR="00850D5C" w:rsidRPr="00D531EE" w:rsidRDefault="00850D5C" w:rsidP="00EF7AA1">
            <w:pPr>
              <w:jc w:val="center"/>
            </w:pPr>
            <w:r w:rsidRPr="00D531EE">
              <w:t>Общая</w:t>
            </w:r>
          </w:p>
        </w:tc>
        <w:tc>
          <w:tcPr>
            <w:tcW w:w="1080" w:type="dxa"/>
          </w:tcPr>
          <w:p w:rsidR="00850D5C" w:rsidRPr="00D531EE" w:rsidRDefault="00850D5C" w:rsidP="00EF7AA1">
            <w:pPr>
              <w:jc w:val="center"/>
            </w:pPr>
            <w:r w:rsidRPr="00D531EE">
              <w:t xml:space="preserve"> 72</w:t>
            </w:r>
          </w:p>
        </w:tc>
        <w:tc>
          <w:tcPr>
            <w:tcW w:w="1196" w:type="dxa"/>
          </w:tcPr>
          <w:p w:rsidR="00850D5C" w:rsidRPr="00D531EE" w:rsidRDefault="00850D5C" w:rsidP="00EF7AA1">
            <w:pPr>
              <w:jc w:val="center"/>
            </w:pPr>
            <w:r w:rsidRPr="00D531EE">
              <w:t xml:space="preserve">   16</w:t>
            </w:r>
          </w:p>
        </w:tc>
        <w:tc>
          <w:tcPr>
            <w:tcW w:w="1197" w:type="dxa"/>
          </w:tcPr>
          <w:p w:rsidR="00850D5C" w:rsidRPr="00D531EE" w:rsidRDefault="00850D5C" w:rsidP="00EF7AA1">
            <w:pPr>
              <w:jc w:val="center"/>
            </w:pPr>
            <w:r w:rsidRPr="00D531EE">
              <w:t>18</w:t>
            </w:r>
          </w:p>
        </w:tc>
        <w:tc>
          <w:tcPr>
            <w:tcW w:w="1196" w:type="dxa"/>
          </w:tcPr>
          <w:p w:rsidR="00850D5C" w:rsidRPr="00D531EE" w:rsidRDefault="00850D5C" w:rsidP="00EF7AA1">
            <w:pPr>
              <w:jc w:val="center"/>
            </w:pPr>
            <w:r w:rsidRPr="00D531EE">
              <w:t>-</w:t>
            </w:r>
          </w:p>
        </w:tc>
        <w:tc>
          <w:tcPr>
            <w:tcW w:w="1197" w:type="dxa"/>
          </w:tcPr>
          <w:p w:rsidR="00850D5C" w:rsidRPr="00EE1D96" w:rsidRDefault="00850D5C" w:rsidP="0001152F">
            <w:pPr>
              <w:jc w:val="center"/>
            </w:pPr>
            <w:r w:rsidRPr="00EE1D96">
              <w:t>38</w:t>
            </w:r>
          </w:p>
        </w:tc>
      </w:tr>
      <w:tr w:rsidR="00850D5C" w:rsidRPr="00D531EE" w:rsidTr="00EF7AA1">
        <w:tc>
          <w:tcPr>
            <w:tcW w:w="3528" w:type="dxa"/>
          </w:tcPr>
          <w:p w:rsidR="00850D5C" w:rsidRPr="00D531EE" w:rsidRDefault="00850D5C" w:rsidP="00EF7AA1">
            <w:pPr>
              <w:jc w:val="center"/>
            </w:pPr>
            <w:r w:rsidRPr="00D531EE">
              <w:t>В данном семестре</w:t>
            </w:r>
          </w:p>
        </w:tc>
        <w:tc>
          <w:tcPr>
            <w:tcW w:w="1080" w:type="dxa"/>
          </w:tcPr>
          <w:p w:rsidR="00850D5C" w:rsidRPr="00D531EE" w:rsidRDefault="00850D5C" w:rsidP="00EF7AA1">
            <w:pPr>
              <w:jc w:val="center"/>
            </w:pPr>
            <w:r w:rsidRPr="00D531EE">
              <w:t xml:space="preserve"> 72</w:t>
            </w:r>
          </w:p>
        </w:tc>
        <w:tc>
          <w:tcPr>
            <w:tcW w:w="1196" w:type="dxa"/>
          </w:tcPr>
          <w:p w:rsidR="00850D5C" w:rsidRPr="00D531EE" w:rsidRDefault="00850D5C" w:rsidP="00EF7AA1">
            <w:pPr>
              <w:jc w:val="center"/>
            </w:pPr>
            <w:r w:rsidRPr="00D531EE">
              <w:t xml:space="preserve">   16</w:t>
            </w:r>
          </w:p>
        </w:tc>
        <w:tc>
          <w:tcPr>
            <w:tcW w:w="1197" w:type="dxa"/>
          </w:tcPr>
          <w:p w:rsidR="00850D5C" w:rsidRPr="00D531EE" w:rsidRDefault="00850D5C" w:rsidP="0001152F">
            <w:pPr>
              <w:jc w:val="center"/>
            </w:pPr>
            <w:r w:rsidRPr="00D531EE">
              <w:t xml:space="preserve"> 18</w:t>
            </w:r>
          </w:p>
        </w:tc>
        <w:tc>
          <w:tcPr>
            <w:tcW w:w="1196" w:type="dxa"/>
          </w:tcPr>
          <w:p w:rsidR="00850D5C" w:rsidRPr="00D531EE" w:rsidRDefault="00850D5C" w:rsidP="00EF7AA1">
            <w:pPr>
              <w:jc w:val="center"/>
            </w:pPr>
            <w:r w:rsidRPr="00D531EE">
              <w:t>-</w:t>
            </w:r>
          </w:p>
        </w:tc>
        <w:tc>
          <w:tcPr>
            <w:tcW w:w="1197" w:type="dxa"/>
          </w:tcPr>
          <w:p w:rsidR="00850D5C" w:rsidRPr="00EE1D96" w:rsidRDefault="00850D5C" w:rsidP="0001152F">
            <w:pPr>
              <w:jc w:val="center"/>
            </w:pPr>
            <w:r w:rsidRPr="00EE1D96">
              <w:t>38</w:t>
            </w:r>
          </w:p>
        </w:tc>
      </w:tr>
    </w:tbl>
    <w:p w:rsidR="00850D5C" w:rsidRDefault="00850D5C" w:rsidP="00B231D2">
      <w:pPr>
        <w:jc w:val="center"/>
        <w:rPr>
          <w:b/>
        </w:rPr>
      </w:pPr>
    </w:p>
    <w:p w:rsidR="00850D5C" w:rsidRPr="00D531EE" w:rsidRDefault="00850D5C" w:rsidP="00B231D2">
      <w:pPr>
        <w:jc w:val="center"/>
        <w:rPr>
          <w:b/>
        </w:rPr>
      </w:pPr>
      <w:r w:rsidRPr="00D531EE">
        <w:rPr>
          <w:b/>
        </w:rPr>
        <w:t>Контрольные точки по дисциплине: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943"/>
        <w:gridCol w:w="1194"/>
        <w:gridCol w:w="2977"/>
        <w:gridCol w:w="60"/>
        <w:gridCol w:w="1641"/>
      </w:tblGrid>
      <w:tr w:rsidR="00850D5C" w:rsidRPr="00D531EE" w:rsidTr="00D531EE">
        <w:tc>
          <w:tcPr>
            <w:tcW w:w="678" w:type="dxa"/>
          </w:tcPr>
          <w:p w:rsidR="00850D5C" w:rsidRPr="00D531EE" w:rsidRDefault="00850D5C" w:rsidP="00EF7AA1">
            <w:pPr>
              <w:jc w:val="center"/>
            </w:pPr>
            <w:r w:rsidRPr="00D531EE">
              <w:t>№ п.п.</w:t>
            </w:r>
          </w:p>
        </w:tc>
        <w:tc>
          <w:tcPr>
            <w:tcW w:w="2943" w:type="dxa"/>
          </w:tcPr>
          <w:p w:rsidR="00850D5C" w:rsidRPr="00D531EE" w:rsidRDefault="00850D5C" w:rsidP="00EF7AA1">
            <w:pPr>
              <w:jc w:val="center"/>
            </w:pPr>
            <w:r w:rsidRPr="00D531EE">
              <w:t>Виды учебной работы</w:t>
            </w:r>
          </w:p>
        </w:tc>
        <w:tc>
          <w:tcPr>
            <w:tcW w:w="1194" w:type="dxa"/>
          </w:tcPr>
          <w:p w:rsidR="00850D5C" w:rsidRPr="00D531EE" w:rsidRDefault="00850D5C" w:rsidP="00EF7AA1">
            <w:pPr>
              <w:jc w:val="center"/>
            </w:pPr>
            <w:r w:rsidRPr="00D531EE">
              <w:t>Удельный вес, %</w:t>
            </w:r>
          </w:p>
        </w:tc>
        <w:tc>
          <w:tcPr>
            <w:tcW w:w="3037" w:type="dxa"/>
            <w:gridSpan w:val="2"/>
          </w:tcPr>
          <w:p w:rsidR="00850D5C" w:rsidRPr="00D531EE" w:rsidRDefault="00850D5C" w:rsidP="00EF7AA1">
            <w:pPr>
              <w:jc w:val="center"/>
            </w:pPr>
            <w:r w:rsidRPr="00D531EE">
              <w:t>Форма контроля</w:t>
            </w:r>
          </w:p>
        </w:tc>
        <w:tc>
          <w:tcPr>
            <w:tcW w:w="1641" w:type="dxa"/>
          </w:tcPr>
          <w:p w:rsidR="00850D5C" w:rsidRPr="00D531EE" w:rsidRDefault="00850D5C" w:rsidP="00EF7AA1">
            <w:pPr>
              <w:jc w:val="center"/>
            </w:pPr>
            <w:r w:rsidRPr="00D531EE">
              <w:t>Максимальное количество баллов</w:t>
            </w:r>
          </w:p>
        </w:tc>
      </w:tr>
      <w:tr w:rsidR="00850D5C" w:rsidRPr="00D531EE" w:rsidTr="00D531EE">
        <w:tc>
          <w:tcPr>
            <w:tcW w:w="678" w:type="dxa"/>
          </w:tcPr>
          <w:p w:rsidR="00850D5C" w:rsidRPr="00D531EE" w:rsidRDefault="00850D5C" w:rsidP="00EF7AA1">
            <w:pPr>
              <w:jc w:val="center"/>
              <w:rPr>
                <w:i/>
              </w:rPr>
            </w:pPr>
            <w:r w:rsidRPr="00D531EE">
              <w:rPr>
                <w:i/>
              </w:rPr>
              <w:t>1.</w:t>
            </w:r>
          </w:p>
        </w:tc>
        <w:tc>
          <w:tcPr>
            <w:tcW w:w="8815" w:type="dxa"/>
            <w:gridSpan w:val="5"/>
          </w:tcPr>
          <w:p w:rsidR="00850D5C" w:rsidRPr="00D531EE" w:rsidRDefault="00850D5C" w:rsidP="0001152F">
            <w:pPr>
              <w:rPr>
                <w:i/>
              </w:rPr>
            </w:pPr>
            <w:r w:rsidRPr="00D531EE">
              <w:rPr>
                <w:i/>
              </w:rPr>
              <w:t xml:space="preserve">Контрольная точка № 1; </w:t>
            </w:r>
            <w:r w:rsidRPr="00EE1D96">
              <w:rPr>
                <w:i/>
              </w:rPr>
              <w:t>Дата контроля 30 неделя</w:t>
            </w:r>
          </w:p>
        </w:tc>
      </w:tr>
      <w:tr w:rsidR="00850D5C" w:rsidRPr="00D531EE" w:rsidTr="00D531EE">
        <w:tc>
          <w:tcPr>
            <w:tcW w:w="678" w:type="dxa"/>
          </w:tcPr>
          <w:p w:rsidR="00850D5C" w:rsidRPr="00D531EE" w:rsidRDefault="00850D5C" w:rsidP="00EF7AA1">
            <w:pPr>
              <w:jc w:val="center"/>
            </w:pPr>
            <w:r w:rsidRPr="00D531EE">
              <w:t>1.1.</w:t>
            </w:r>
          </w:p>
        </w:tc>
        <w:tc>
          <w:tcPr>
            <w:tcW w:w="2943" w:type="dxa"/>
          </w:tcPr>
          <w:p w:rsidR="00850D5C" w:rsidRPr="00D531EE" w:rsidRDefault="00850D5C" w:rsidP="00EF7AA1">
            <w:pPr>
              <w:jc w:val="both"/>
            </w:pPr>
            <w:r w:rsidRPr="00D531EE">
              <w:t>Лекции</w:t>
            </w:r>
          </w:p>
        </w:tc>
        <w:tc>
          <w:tcPr>
            <w:tcW w:w="1194" w:type="dxa"/>
          </w:tcPr>
          <w:p w:rsidR="00850D5C" w:rsidRPr="00D531EE" w:rsidRDefault="00850D5C" w:rsidP="00EF7AA1">
            <w:pPr>
              <w:jc w:val="center"/>
            </w:pPr>
            <w:r>
              <w:t>30</w:t>
            </w:r>
          </w:p>
        </w:tc>
        <w:tc>
          <w:tcPr>
            <w:tcW w:w="2977" w:type="dxa"/>
          </w:tcPr>
          <w:p w:rsidR="00850D5C" w:rsidRPr="00D531EE" w:rsidRDefault="00850D5C" w:rsidP="00EE1D96">
            <w:pPr>
              <w:jc w:val="both"/>
            </w:pPr>
            <w:r w:rsidRPr="00D531EE">
              <w:t>Прослушивание и проработка лекци</w:t>
            </w:r>
            <w:r>
              <w:t>й</w:t>
            </w:r>
          </w:p>
        </w:tc>
        <w:tc>
          <w:tcPr>
            <w:tcW w:w="1701" w:type="dxa"/>
            <w:gridSpan w:val="2"/>
          </w:tcPr>
          <w:p w:rsidR="00850D5C" w:rsidRPr="00D531EE" w:rsidRDefault="00850D5C" w:rsidP="00EF7AA1">
            <w:pPr>
              <w:jc w:val="center"/>
            </w:pPr>
            <w:r w:rsidRPr="00D531EE">
              <w:t>100</w:t>
            </w:r>
          </w:p>
        </w:tc>
      </w:tr>
      <w:tr w:rsidR="00850D5C" w:rsidRPr="00D531EE" w:rsidTr="00D531EE">
        <w:trPr>
          <w:trHeight w:val="970"/>
        </w:trPr>
        <w:tc>
          <w:tcPr>
            <w:tcW w:w="678" w:type="dxa"/>
          </w:tcPr>
          <w:p w:rsidR="00850D5C" w:rsidRPr="00D531EE" w:rsidRDefault="00850D5C" w:rsidP="00EF7AA1">
            <w:pPr>
              <w:jc w:val="center"/>
            </w:pPr>
            <w:r w:rsidRPr="00D531EE">
              <w:t>1.2.</w:t>
            </w:r>
          </w:p>
        </w:tc>
        <w:tc>
          <w:tcPr>
            <w:tcW w:w="2943" w:type="dxa"/>
          </w:tcPr>
          <w:p w:rsidR="00850D5C" w:rsidRPr="00D531EE" w:rsidRDefault="00850D5C" w:rsidP="00EF7AA1">
            <w:pPr>
              <w:jc w:val="both"/>
            </w:pPr>
            <w:r w:rsidRPr="00D531EE">
              <w:t>Практические занятия, самостоятельная работа</w:t>
            </w:r>
          </w:p>
        </w:tc>
        <w:tc>
          <w:tcPr>
            <w:tcW w:w="1194" w:type="dxa"/>
          </w:tcPr>
          <w:p w:rsidR="00850D5C" w:rsidRPr="00D531EE" w:rsidRDefault="00850D5C" w:rsidP="00EF7AA1">
            <w:pPr>
              <w:jc w:val="center"/>
            </w:pPr>
            <w:r>
              <w:t>7</w:t>
            </w:r>
            <w:r w:rsidRPr="00D531EE">
              <w:t>0</w:t>
            </w:r>
          </w:p>
        </w:tc>
        <w:tc>
          <w:tcPr>
            <w:tcW w:w="2977" w:type="dxa"/>
          </w:tcPr>
          <w:p w:rsidR="00850D5C" w:rsidRPr="00D531EE" w:rsidRDefault="00850D5C" w:rsidP="0001152F">
            <w:pPr>
              <w:jc w:val="both"/>
            </w:pPr>
            <w:r w:rsidRPr="00D531EE">
              <w:t>Посещение,</w:t>
            </w:r>
          </w:p>
          <w:p w:rsidR="00850D5C" w:rsidRPr="00D531EE" w:rsidRDefault="00850D5C" w:rsidP="0001152F">
            <w:pPr>
              <w:jc w:val="both"/>
            </w:pPr>
            <w:r w:rsidRPr="00D531EE">
              <w:t>работа на занятиях, конспекты,</w:t>
            </w:r>
          </w:p>
          <w:p w:rsidR="00850D5C" w:rsidRPr="00D531EE" w:rsidRDefault="00850D5C" w:rsidP="0001152F">
            <w:pPr>
              <w:jc w:val="both"/>
            </w:pPr>
            <w:r w:rsidRPr="00D531EE">
              <w:t>выполнение заданий по СРС</w:t>
            </w:r>
          </w:p>
        </w:tc>
        <w:tc>
          <w:tcPr>
            <w:tcW w:w="1701" w:type="dxa"/>
            <w:gridSpan w:val="2"/>
          </w:tcPr>
          <w:p w:rsidR="00850D5C" w:rsidRPr="00D531EE" w:rsidRDefault="00850D5C" w:rsidP="00EF7AA1">
            <w:pPr>
              <w:jc w:val="center"/>
            </w:pPr>
            <w:r w:rsidRPr="00D531EE">
              <w:t>100</w:t>
            </w:r>
          </w:p>
        </w:tc>
      </w:tr>
      <w:tr w:rsidR="00850D5C" w:rsidRPr="00D531EE" w:rsidTr="00D531EE">
        <w:tc>
          <w:tcPr>
            <w:tcW w:w="678" w:type="dxa"/>
          </w:tcPr>
          <w:p w:rsidR="00850D5C" w:rsidRPr="00D531EE" w:rsidRDefault="00850D5C" w:rsidP="00EF7AA1">
            <w:pPr>
              <w:jc w:val="center"/>
            </w:pPr>
          </w:p>
        </w:tc>
        <w:tc>
          <w:tcPr>
            <w:tcW w:w="2943" w:type="dxa"/>
          </w:tcPr>
          <w:p w:rsidR="00850D5C" w:rsidRPr="00D531EE" w:rsidRDefault="00850D5C" w:rsidP="00D531EE">
            <w:pPr>
              <w:rPr>
                <w:i/>
              </w:rPr>
            </w:pPr>
            <w:r w:rsidRPr="00D531EE">
              <w:rPr>
                <w:i/>
              </w:rPr>
              <w:t>Итого по КТ</w:t>
            </w:r>
          </w:p>
        </w:tc>
        <w:tc>
          <w:tcPr>
            <w:tcW w:w="1194" w:type="dxa"/>
          </w:tcPr>
          <w:p w:rsidR="00850D5C" w:rsidRPr="00D531EE" w:rsidRDefault="00850D5C" w:rsidP="00EF7AA1">
            <w:pPr>
              <w:jc w:val="center"/>
              <w:rPr>
                <w:i/>
              </w:rPr>
            </w:pPr>
            <w:r>
              <w:rPr>
                <w:i/>
              </w:rPr>
              <w:t>50</w:t>
            </w:r>
          </w:p>
        </w:tc>
        <w:tc>
          <w:tcPr>
            <w:tcW w:w="2977" w:type="dxa"/>
          </w:tcPr>
          <w:p w:rsidR="00850D5C" w:rsidRPr="00D531EE" w:rsidRDefault="00850D5C" w:rsidP="00EF7AA1">
            <w:pPr>
              <w:jc w:val="center"/>
              <w:rPr>
                <w:i/>
              </w:rPr>
            </w:pPr>
          </w:p>
        </w:tc>
        <w:tc>
          <w:tcPr>
            <w:tcW w:w="1701" w:type="dxa"/>
            <w:gridSpan w:val="2"/>
          </w:tcPr>
          <w:p w:rsidR="00850D5C" w:rsidRPr="00D531EE" w:rsidRDefault="00850D5C" w:rsidP="00EF7AA1">
            <w:pPr>
              <w:jc w:val="center"/>
            </w:pPr>
          </w:p>
        </w:tc>
      </w:tr>
      <w:tr w:rsidR="00850D5C" w:rsidRPr="00D531EE" w:rsidTr="00D531EE">
        <w:tc>
          <w:tcPr>
            <w:tcW w:w="678" w:type="dxa"/>
          </w:tcPr>
          <w:p w:rsidR="00850D5C" w:rsidRPr="00D531EE" w:rsidRDefault="00850D5C" w:rsidP="00EF7AA1">
            <w:pPr>
              <w:jc w:val="center"/>
              <w:rPr>
                <w:i/>
              </w:rPr>
            </w:pPr>
            <w:r w:rsidRPr="00D531EE">
              <w:rPr>
                <w:i/>
              </w:rPr>
              <w:t>2.</w:t>
            </w:r>
          </w:p>
        </w:tc>
        <w:tc>
          <w:tcPr>
            <w:tcW w:w="8815" w:type="dxa"/>
            <w:gridSpan w:val="5"/>
          </w:tcPr>
          <w:p w:rsidR="00850D5C" w:rsidRPr="00D531EE" w:rsidRDefault="00850D5C" w:rsidP="003B5554">
            <w:pPr>
              <w:rPr>
                <w:i/>
              </w:rPr>
            </w:pPr>
            <w:r w:rsidRPr="00D531EE">
              <w:rPr>
                <w:i/>
              </w:rPr>
              <w:t>Контрольная точка № 2</w:t>
            </w:r>
            <w:r w:rsidRPr="00EE1D96">
              <w:rPr>
                <w:i/>
              </w:rPr>
              <w:t xml:space="preserve">; Дата контроля </w:t>
            </w:r>
            <w:r>
              <w:rPr>
                <w:i/>
              </w:rPr>
              <w:t>35,</w:t>
            </w:r>
            <w:r w:rsidRPr="00EE1D96">
              <w:rPr>
                <w:i/>
              </w:rPr>
              <w:t>3</w:t>
            </w:r>
            <w:r>
              <w:rPr>
                <w:i/>
              </w:rPr>
              <w:t>7,38</w:t>
            </w:r>
            <w:r w:rsidRPr="00EE1D96">
              <w:rPr>
                <w:i/>
              </w:rPr>
              <w:t xml:space="preserve"> недел</w:t>
            </w:r>
            <w:r>
              <w:rPr>
                <w:i/>
              </w:rPr>
              <w:t>и</w:t>
            </w:r>
          </w:p>
        </w:tc>
      </w:tr>
      <w:tr w:rsidR="00850D5C" w:rsidRPr="00D531EE" w:rsidTr="00D531EE">
        <w:tc>
          <w:tcPr>
            <w:tcW w:w="678" w:type="dxa"/>
          </w:tcPr>
          <w:p w:rsidR="00850D5C" w:rsidRPr="00D531EE" w:rsidRDefault="00850D5C" w:rsidP="00D531EE">
            <w:pPr>
              <w:jc w:val="center"/>
            </w:pPr>
            <w:r w:rsidRPr="00D531EE">
              <w:t>2.1.</w:t>
            </w:r>
          </w:p>
        </w:tc>
        <w:tc>
          <w:tcPr>
            <w:tcW w:w="2943" w:type="dxa"/>
          </w:tcPr>
          <w:p w:rsidR="00850D5C" w:rsidRPr="00D531EE" w:rsidRDefault="00850D5C" w:rsidP="00D531EE">
            <w:pPr>
              <w:jc w:val="both"/>
            </w:pPr>
            <w:r w:rsidRPr="00D531EE">
              <w:t>Лекции</w:t>
            </w:r>
          </w:p>
        </w:tc>
        <w:tc>
          <w:tcPr>
            <w:tcW w:w="1194" w:type="dxa"/>
          </w:tcPr>
          <w:p w:rsidR="00850D5C" w:rsidRPr="00D531EE" w:rsidRDefault="00850D5C" w:rsidP="003B5554">
            <w:pPr>
              <w:ind w:left="-79" w:hanging="79"/>
              <w:jc w:val="center"/>
            </w:pPr>
            <w:r w:rsidRPr="00D531EE">
              <w:t xml:space="preserve">    </w:t>
            </w:r>
            <w:r>
              <w:t>30</w:t>
            </w:r>
            <w:r w:rsidRPr="00D531EE">
              <w:t xml:space="preserve"> </w:t>
            </w:r>
          </w:p>
        </w:tc>
        <w:tc>
          <w:tcPr>
            <w:tcW w:w="3037" w:type="dxa"/>
            <w:gridSpan w:val="2"/>
          </w:tcPr>
          <w:p w:rsidR="00850D5C" w:rsidRPr="00D531EE" w:rsidRDefault="00850D5C" w:rsidP="00D531EE">
            <w:pPr>
              <w:jc w:val="both"/>
            </w:pPr>
            <w:r w:rsidRPr="00D531EE">
              <w:t>Прослушивание и проработка лекци</w:t>
            </w:r>
            <w:r>
              <w:t>й</w:t>
            </w:r>
          </w:p>
        </w:tc>
        <w:tc>
          <w:tcPr>
            <w:tcW w:w="1641" w:type="dxa"/>
          </w:tcPr>
          <w:p w:rsidR="00850D5C" w:rsidRPr="00D531EE" w:rsidRDefault="00850D5C" w:rsidP="00D531EE">
            <w:pPr>
              <w:jc w:val="center"/>
            </w:pPr>
            <w:r w:rsidRPr="00D531EE">
              <w:t>100</w:t>
            </w:r>
          </w:p>
        </w:tc>
      </w:tr>
      <w:tr w:rsidR="00850D5C" w:rsidRPr="00D531EE" w:rsidTr="00D531EE">
        <w:trPr>
          <w:trHeight w:val="970"/>
        </w:trPr>
        <w:tc>
          <w:tcPr>
            <w:tcW w:w="678" w:type="dxa"/>
          </w:tcPr>
          <w:p w:rsidR="00850D5C" w:rsidRPr="00D531EE" w:rsidRDefault="00850D5C" w:rsidP="00D531EE">
            <w:pPr>
              <w:jc w:val="center"/>
            </w:pPr>
            <w:r w:rsidRPr="00D531EE">
              <w:t>2.2.</w:t>
            </w:r>
          </w:p>
        </w:tc>
        <w:tc>
          <w:tcPr>
            <w:tcW w:w="2943" w:type="dxa"/>
          </w:tcPr>
          <w:p w:rsidR="00850D5C" w:rsidRPr="00D531EE" w:rsidRDefault="00850D5C" w:rsidP="00D531EE">
            <w:pPr>
              <w:jc w:val="both"/>
            </w:pPr>
            <w:r w:rsidRPr="00D531EE">
              <w:t>Практические занятия</w:t>
            </w:r>
            <w:r>
              <w:t xml:space="preserve">, </w:t>
            </w:r>
            <w:r w:rsidRPr="00D531EE">
              <w:t>самостоятельная работа</w:t>
            </w:r>
          </w:p>
        </w:tc>
        <w:tc>
          <w:tcPr>
            <w:tcW w:w="1194" w:type="dxa"/>
          </w:tcPr>
          <w:p w:rsidR="00850D5C" w:rsidRPr="00D531EE" w:rsidRDefault="00850D5C" w:rsidP="003B5554">
            <w:pPr>
              <w:ind w:left="-79" w:hanging="79"/>
              <w:jc w:val="center"/>
            </w:pPr>
            <w:r w:rsidRPr="00D531EE">
              <w:t xml:space="preserve">    </w:t>
            </w:r>
            <w:r>
              <w:t>70</w:t>
            </w:r>
          </w:p>
        </w:tc>
        <w:tc>
          <w:tcPr>
            <w:tcW w:w="3037" w:type="dxa"/>
            <w:gridSpan w:val="2"/>
          </w:tcPr>
          <w:p w:rsidR="00850D5C" w:rsidRPr="00D531EE" w:rsidRDefault="00850D5C" w:rsidP="00D531EE">
            <w:pPr>
              <w:jc w:val="both"/>
            </w:pPr>
            <w:r w:rsidRPr="00D531EE">
              <w:t>Посещение,</w:t>
            </w:r>
          </w:p>
          <w:p w:rsidR="00850D5C" w:rsidRPr="00D531EE" w:rsidRDefault="00850D5C" w:rsidP="00D531EE">
            <w:pPr>
              <w:jc w:val="both"/>
            </w:pPr>
            <w:r w:rsidRPr="00D531EE">
              <w:t>работа на занятиях, конспекты,</w:t>
            </w:r>
          </w:p>
          <w:p w:rsidR="00850D5C" w:rsidRPr="00D531EE" w:rsidRDefault="00850D5C" w:rsidP="00D531EE">
            <w:pPr>
              <w:jc w:val="both"/>
            </w:pPr>
            <w:r w:rsidRPr="00D531EE">
              <w:t>выполнение заданий по СРС</w:t>
            </w:r>
          </w:p>
        </w:tc>
        <w:tc>
          <w:tcPr>
            <w:tcW w:w="1641" w:type="dxa"/>
          </w:tcPr>
          <w:p w:rsidR="00850D5C" w:rsidRPr="00D531EE" w:rsidRDefault="00850D5C" w:rsidP="00D531EE">
            <w:pPr>
              <w:jc w:val="center"/>
            </w:pPr>
            <w:r w:rsidRPr="00D531EE">
              <w:t>100</w:t>
            </w:r>
          </w:p>
        </w:tc>
      </w:tr>
      <w:tr w:rsidR="00850D5C" w:rsidRPr="00D531EE" w:rsidTr="00D531EE">
        <w:tc>
          <w:tcPr>
            <w:tcW w:w="678" w:type="dxa"/>
          </w:tcPr>
          <w:p w:rsidR="00850D5C" w:rsidRPr="00D531EE" w:rsidRDefault="00850D5C" w:rsidP="00D531EE">
            <w:pPr>
              <w:jc w:val="center"/>
            </w:pPr>
          </w:p>
        </w:tc>
        <w:tc>
          <w:tcPr>
            <w:tcW w:w="2943" w:type="dxa"/>
          </w:tcPr>
          <w:p w:rsidR="00850D5C" w:rsidRPr="00D531EE" w:rsidRDefault="00850D5C" w:rsidP="00D531EE">
            <w:pPr>
              <w:rPr>
                <w:i/>
              </w:rPr>
            </w:pPr>
            <w:r w:rsidRPr="00D531EE">
              <w:rPr>
                <w:i/>
              </w:rPr>
              <w:t>Итого по КТ</w:t>
            </w:r>
          </w:p>
        </w:tc>
        <w:tc>
          <w:tcPr>
            <w:tcW w:w="1194" w:type="dxa"/>
          </w:tcPr>
          <w:p w:rsidR="00850D5C" w:rsidRPr="00D531EE" w:rsidRDefault="00850D5C" w:rsidP="00D531EE">
            <w:pPr>
              <w:jc w:val="center"/>
              <w:rPr>
                <w:i/>
              </w:rPr>
            </w:pPr>
            <w:r>
              <w:rPr>
                <w:i/>
              </w:rPr>
              <w:t>50</w:t>
            </w:r>
          </w:p>
        </w:tc>
        <w:tc>
          <w:tcPr>
            <w:tcW w:w="3037" w:type="dxa"/>
            <w:gridSpan w:val="2"/>
          </w:tcPr>
          <w:p w:rsidR="00850D5C" w:rsidRPr="00D531EE" w:rsidRDefault="00850D5C" w:rsidP="00D531EE">
            <w:pPr>
              <w:jc w:val="center"/>
              <w:rPr>
                <w:i/>
              </w:rPr>
            </w:pPr>
          </w:p>
        </w:tc>
        <w:tc>
          <w:tcPr>
            <w:tcW w:w="1641" w:type="dxa"/>
          </w:tcPr>
          <w:p w:rsidR="00850D5C" w:rsidRPr="00D531EE" w:rsidRDefault="00850D5C" w:rsidP="00D531EE">
            <w:pPr>
              <w:jc w:val="center"/>
            </w:pPr>
          </w:p>
        </w:tc>
      </w:tr>
      <w:tr w:rsidR="00850D5C" w:rsidRPr="00D531EE" w:rsidTr="00D531EE">
        <w:tc>
          <w:tcPr>
            <w:tcW w:w="678" w:type="dxa"/>
          </w:tcPr>
          <w:p w:rsidR="00850D5C" w:rsidRPr="00D531EE" w:rsidRDefault="00850D5C" w:rsidP="00D531EE">
            <w:pPr>
              <w:jc w:val="center"/>
            </w:pPr>
          </w:p>
        </w:tc>
        <w:tc>
          <w:tcPr>
            <w:tcW w:w="2943" w:type="dxa"/>
          </w:tcPr>
          <w:p w:rsidR="00850D5C" w:rsidRPr="00D531EE" w:rsidRDefault="00850D5C" w:rsidP="00D531EE">
            <w:pPr>
              <w:rPr>
                <w:i/>
              </w:rPr>
            </w:pPr>
            <w:r>
              <w:rPr>
                <w:i/>
              </w:rPr>
              <w:t>Всего</w:t>
            </w:r>
          </w:p>
        </w:tc>
        <w:tc>
          <w:tcPr>
            <w:tcW w:w="1194" w:type="dxa"/>
          </w:tcPr>
          <w:p w:rsidR="00850D5C" w:rsidRPr="00D531EE" w:rsidRDefault="00850D5C" w:rsidP="00D531EE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3037" w:type="dxa"/>
            <w:gridSpan w:val="2"/>
          </w:tcPr>
          <w:p w:rsidR="00850D5C" w:rsidRPr="00D531EE" w:rsidRDefault="00850D5C" w:rsidP="00D531EE">
            <w:pPr>
              <w:jc w:val="center"/>
              <w:rPr>
                <w:i/>
              </w:rPr>
            </w:pPr>
          </w:p>
        </w:tc>
        <w:tc>
          <w:tcPr>
            <w:tcW w:w="1641" w:type="dxa"/>
          </w:tcPr>
          <w:p w:rsidR="00850D5C" w:rsidRPr="00D531EE" w:rsidRDefault="00850D5C" w:rsidP="00D531EE">
            <w:pPr>
              <w:jc w:val="center"/>
            </w:pPr>
          </w:p>
        </w:tc>
      </w:tr>
    </w:tbl>
    <w:p w:rsidR="00850D5C" w:rsidRDefault="00850D5C" w:rsidP="00D531EE">
      <w:pPr>
        <w:jc w:val="both"/>
        <w:rPr>
          <w:b/>
        </w:rPr>
      </w:pPr>
    </w:p>
    <w:p w:rsidR="00850D5C" w:rsidRDefault="00850D5C" w:rsidP="00D531EE">
      <w:pPr>
        <w:jc w:val="both"/>
      </w:pPr>
    </w:p>
    <w:p w:rsidR="00850D5C" w:rsidRPr="00D531EE" w:rsidRDefault="00850D5C" w:rsidP="00D531EE">
      <w:pPr>
        <w:jc w:val="both"/>
      </w:pPr>
      <w:r w:rsidRPr="00D531EE">
        <w:t xml:space="preserve">Преподаватель </w:t>
      </w:r>
      <w:r>
        <w:t xml:space="preserve">_______________________________ Султанова Л.Ф. </w:t>
      </w:r>
    </w:p>
    <w:sectPr w:rsidR="00850D5C" w:rsidRPr="00D531EE" w:rsidSect="007F7029">
      <w:type w:val="continuous"/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25FA"/>
    <w:rsid w:val="000113BA"/>
    <w:rsid w:val="0001152F"/>
    <w:rsid w:val="002025FA"/>
    <w:rsid w:val="002E5282"/>
    <w:rsid w:val="003B5554"/>
    <w:rsid w:val="0048216B"/>
    <w:rsid w:val="00487250"/>
    <w:rsid w:val="0069643E"/>
    <w:rsid w:val="00737F03"/>
    <w:rsid w:val="007679E0"/>
    <w:rsid w:val="007F7029"/>
    <w:rsid w:val="00850D5C"/>
    <w:rsid w:val="009B5947"/>
    <w:rsid w:val="00A339A6"/>
    <w:rsid w:val="00AC1350"/>
    <w:rsid w:val="00B231D2"/>
    <w:rsid w:val="00C0121C"/>
    <w:rsid w:val="00D531EE"/>
    <w:rsid w:val="00DC0F94"/>
    <w:rsid w:val="00E814D3"/>
    <w:rsid w:val="00EE1D96"/>
    <w:rsid w:val="00EF7AA1"/>
    <w:rsid w:val="00FB5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1D2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214</Words>
  <Characters>1221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dc:description/>
  <cp:lastModifiedBy>Speed_XP</cp:lastModifiedBy>
  <cp:revision>2</cp:revision>
  <dcterms:created xsi:type="dcterms:W3CDTF">2019-06-14T06:09:00Z</dcterms:created>
  <dcterms:modified xsi:type="dcterms:W3CDTF">2019-06-14T06:09:00Z</dcterms:modified>
</cp:coreProperties>
</file>